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331A7" w14:textId="77777777" w:rsidR="006918C9" w:rsidRDefault="006918C9" w:rsidP="006918C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Morris BLOUNTE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70F4B692" w14:textId="77777777" w:rsidR="006918C9" w:rsidRDefault="006918C9" w:rsidP="006918C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London. Gentleman.</w:t>
      </w:r>
    </w:p>
    <w:p w14:paraId="770CF63F" w14:textId="77777777" w:rsidR="006918C9" w:rsidRDefault="006918C9" w:rsidP="006918C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74FCECA" w14:textId="77777777" w:rsidR="006918C9" w:rsidRDefault="006918C9" w:rsidP="006918C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BBCF79E" w14:textId="77777777" w:rsidR="006918C9" w:rsidRDefault="006918C9" w:rsidP="006918C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Richard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Masty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gentleman(q.v.), brought a plaint of debt against him and 26 others.</w:t>
      </w:r>
    </w:p>
    <w:p w14:paraId="7B74593D" w14:textId="77777777" w:rsidR="006918C9" w:rsidRDefault="006918C9" w:rsidP="006918C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9906821" w14:textId="77777777" w:rsidR="006918C9" w:rsidRDefault="006918C9" w:rsidP="006918C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3F79446" w14:textId="77777777" w:rsidR="006918C9" w:rsidRDefault="006918C9" w:rsidP="006918C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C003CE8" w14:textId="77777777" w:rsidR="006918C9" w:rsidRDefault="006918C9" w:rsidP="006918C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17 December 2021</w:t>
      </w:r>
    </w:p>
    <w:p w14:paraId="5185188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D62A4" w14:textId="77777777" w:rsidR="006918C9" w:rsidRDefault="006918C9" w:rsidP="009139A6">
      <w:r>
        <w:separator/>
      </w:r>
    </w:p>
  </w:endnote>
  <w:endnote w:type="continuationSeparator" w:id="0">
    <w:p w14:paraId="0E68E4DC" w14:textId="77777777" w:rsidR="006918C9" w:rsidRDefault="006918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63C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07E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FFB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B3CD2" w14:textId="77777777" w:rsidR="006918C9" w:rsidRDefault="006918C9" w:rsidP="009139A6">
      <w:r>
        <w:separator/>
      </w:r>
    </w:p>
  </w:footnote>
  <w:footnote w:type="continuationSeparator" w:id="0">
    <w:p w14:paraId="771E3CF8" w14:textId="77777777" w:rsidR="006918C9" w:rsidRDefault="006918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FF3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B19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A98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8C9"/>
    <w:rsid w:val="000666E0"/>
    <w:rsid w:val="002510B7"/>
    <w:rsid w:val="005C130B"/>
    <w:rsid w:val="006918C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2ADAE"/>
  <w15:chartTrackingRefBased/>
  <w15:docId w15:val="{A1D76F58-AF28-45C3-A1B3-04318E839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918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2022-01-18T08:12:00Z</dcterms:created>
  <dcterms:modified xsi:type="dcterms:W3CDTF">2022-01-18T08:12:00Z</dcterms:modified>
</cp:coreProperties>
</file>